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E3AD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BFE3AD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1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2" w14:textId="554A78E8" w:rsidR="00C44B8B" w:rsidRPr="0073431B" w:rsidRDefault="00196838" w:rsidP="00010F5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6838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6BFE3AD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4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5" w14:textId="7DB41C2C" w:rsidR="00C44B8B" w:rsidRPr="00196838" w:rsidRDefault="00C43C02" w:rsidP="00272A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96838">
              <w:rPr>
                <w:b/>
                <w:sz w:val="26"/>
                <w:szCs w:val="26"/>
                <w:lang w:val="en-US"/>
              </w:rPr>
              <w:t>21169</w:t>
            </w:r>
            <w:r w:rsidR="00E3406B">
              <w:rPr>
                <w:b/>
                <w:sz w:val="26"/>
                <w:szCs w:val="26"/>
              </w:rPr>
              <w:t>0</w:t>
            </w:r>
            <w:r w:rsidR="00272A85">
              <w:rPr>
                <w:b/>
                <w:sz w:val="26"/>
                <w:szCs w:val="26"/>
              </w:rPr>
              <w:t>8</w:t>
            </w:r>
            <w:r w:rsidR="00C44B8B" w:rsidRPr="00196838">
              <w:rPr>
                <w:b/>
                <w:sz w:val="26"/>
                <w:szCs w:val="26"/>
                <w:lang w:val="en-US"/>
              </w:rPr>
              <w:t xml:space="preserve">          </w:t>
            </w:r>
            <w:bookmarkEnd w:id="0"/>
          </w:p>
        </w:tc>
      </w:tr>
    </w:tbl>
    <w:p w14:paraId="02BE3FFD" w14:textId="77777777" w:rsidR="00524266" w:rsidRPr="00524266" w:rsidRDefault="00524266" w:rsidP="00524266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 xml:space="preserve">Первый заместитель директора </w:t>
      </w:r>
    </w:p>
    <w:p w14:paraId="57A98FE5" w14:textId="77777777" w:rsidR="00524266" w:rsidRPr="00524266" w:rsidRDefault="00524266" w:rsidP="00524266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– главный инженер</w:t>
      </w:r>
    </w:p>
    <w:p w14:paraId="1F022CDF" w14:textId="77777777" w:rsidR="00524266" w:rsidRPr="00524266" w:rsidRDefault="00524266" w:rsidP="00524266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филиала ПАО «МРСК Центра» - «Ярэнерго»</w:t>
      </w:r>
    </w:p>
    <w:p w14:paraId="318027FA" w14:textId="77777777" w:rsidR="00524266" w:rsidRPr="00524266" w:rsidRDefault="00524266" w:rsidP="00524266">
      <w:pPr>
        <w:spacing w:line="276" w:lineRule="auto"/>
        <w:ind w:right="-1"/>
        <w:jc w:val="right"/>
        <w:rPr>
          <w:sz w:val="24"/>
          <w:szCs w:val="24"/>
        </w:rPr>
      </w:pPr>
    </w:p>
    <w:p w14:paraId="1C8A67CE" w14:textId="77777777" w:rsidR="00524266" w:rsidRPr="00524266" w:rsidRDefault="00524266" w:rsidP="0052426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_______________________ /Р.В. Трубин</w:t>
      </w:r>
    </w:p>
    <w:p w14:paraId="04BD1657" w14:textId="77777777" w:rsidR="00524266" w:rsidRPr="00524266" w:rsidRDefault="00524266" w:rsidP="00524266">
      <w:pPr>
        <w:spacing w:line="276" w:lineRule="auto"/>
        <w:jc w:val="right"/>
        <w:rPr>
          <w:b/>
          <w:sz w:val="24"/>
          <w:szCs w:val="24"/>
        </w:rPr>
      </w:pPr>
      <w:r w:rsidRPr="00524266">
        <w:rPr>
          <w:sz w:val="24"/>
          <w:szCs w:val="24"/>
        </w:rPr>
        <w:t>“_______” ___________________ 2017 г.</w:t>
      </w:r>
    </w:p>
    <w:p w14:paraId="6BFE3ADC" w14:textId="77777777" w:rsidR="00C44B8B" w:rsidRPr="00CB6078" w:rsidRDefault="00C44B8B" w:rsidP="00C44B8B"/>
    <w:p w14:paraId="6BFE3ADD" w14:textId="77777777" w:rsidR="00C44B8B" w:rsidRPr="00CB6078" w:rsidRDefault="00C44B8B" w:rsidP="00C44B8B"/>
    <w:p w14:paraId="6BFE3ADE" w14:textId="77777777" w:rsidR="00C44B8B" w:rsidRPr="00CB6078" w:rsidRDefault="00C44B8B" w:rsidP="00C44B8B"/>
    <w:p w14:paraId="6BFE3AD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BFE3AE0" w14:textId="096668BE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C32E9" w:rsidRPr="00CC32E9">
        <w:rPr>
          <w:b/>
          <w:sz w:val="26"/>
          <w:szCs w:val="26"/>
        </w:rPr>
        <w:t>(</w:t>
      </w:r>
      <w:r w:rsidR="00C43C02" w:rsidRPr="00CC32E9">
        <w:rPr>
          <w:b/>
          <w:sz w:val="26"/>
          <w:szCs w:val="26"/>
        </w:rPr>
        <w:t>Траверса ТМ</w:t>
      </w:r>
      <w:r w:rsidR="00E3406B">
        <w:rPr>
          <w:b/>
          <w:sz w:val="26"/>
          <w:szCs w:val="26"/>
        </w:rPr>
        <w:t>5</w:t>
      </w:r>
      <w:r w:rsidR="00272A85">
        <w:rPr>
          <w:b/>
          <w:sz w:val="26"/>
          <w:szCs w:val="26"/>
        </w:rPr>
        <w:t>6</w:t>
      </w:r>
      <w:r w:rsidR="00C43C02" w:rsidRPr="00CC32E9">
        <w:rPr>
          <w:b/>
          <w:sz w:val="26"/>
          <w:szCs w:val="26"/>
        </w:rPr>
        <w:t xml:space="preserve"> 27.0002-</w:t>
      </w:r>
      <w:r w:rsidR="00272A85">
        <w:rPr>
          <w:b/>
          <w:sz w:val="26"/>
          <w:szCs w:val="26"/>
        </w:rPr>
        <w:t>21</w:t>
      </w:r>
      <w:r w:rsidR="00CC32E9" w:rsidRPr="00CC32E9">
        <w:rPr>
          <w:b/>
          <w:sz w:val="26"/>
          <w:szCs w:val="26"/>
        </w:rPr>
        <w:t>)</w:t>
      </w:r>
      <w:r w:rsidR="009068F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068F0">
        <w:rPr>
          <w:b/>
          <w:sz w:val="26"/>
          <w:szCs w:val="26"/>
          <w:u w:val="single"/>
        </w:rPr>
        <w:t>203</w:t>
      </w:r>
      <w:r w:rsidR="00F115B9" w:rsidRPr="009068F0">
        <w:rPr>
          <w:b/>
          <w:sz w:val="26"/>
          <w:szCs w:val="26"/>
          <w:u w:val="single"/>
          <w:lang w:val="en-US"/>
        </w:rPr>
        <w:t>C</w:t>
      </w:r>
    </w:p>
    <w:p w14:paraId="6BFE3AE1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FE3AE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BFE3AE3" w14:textId="29A745DB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</w:t>
      </w:r>
      <w:r w:rsidRPr="00CC32E9">
        <w:rPr>
          <w:sz w:val="24"/>
          <w:szCs w:val="24"/>
        </w:rPr>
        <w:t xml:space="preserve">, характеристики </w:t>
      </w:r>
      <w:r w:rsidR="00D601A5" w:rsidRPr="00CC32E9">
        <w:rPr>
          <w:sz w:val="24"/>
          <w:szCs w:val="24"/>
        </w:rPr>
        <w:t>траверс</w:t>
      </w:r>
      <w:r w:rsidR="004F4E9E" w:rsidRPr="00CC32E9">
        <w:rPr>
          <w:sz w:val="24"/>
          <w:szCs w:val="24"/>
        </w:rPr>
        <w:t xml:space="preserve"> должны соответствовать </w:t>
      </w:r>
      <w:r w:rsidR="001759FB" w:rsidRPr="00CC32E9">
        <w:rPr>
          <w:sz w:val="24"/>
          <w:szCs w:val="24"/>
        </w:rPr>
        <w:t>требованиям </w:t>
      </w:r>
      <w:bookmarkStart w:id="1" w:name="Поле4"/>
      <w:r w:rsidR="00322605" w:rsidRPr="00CC32E9">
        <w:rPr>
          <w:sz w:val="24"/>
          <w:szCs w:val="24"/>
        </w:rPr>
        <w:t>Типового п</w:t>
      </w:r>
      <w:r w:rsidR="00C43C02" w:rsidRPr="00CC32E9">
        <w:rPr>
          <w:sz w:val="24"/>
          <w:szCs w:val="24"/>
        </w:rPr>
        <w:t>роект</w:t>
      </w:r>
      <w:r w:rsidR="00271595" w:rsidRPr="00CC32E9">
        <w:rPr>
          <w:sz w:val="24"/>
          <w:szCs w:val="24"/>
        </w:rPr>
        <w:t>а</w:t>
      </w:r>
      <w:r w:rsidR="009068F0">
        <w:rPr>
          <w:sz w:val="24"/>
          <w:szCs w:val="24"/>
        </w:rPr>
        <w:t xml:space="preserve"> </w:t>
      </w:r>
      <w:r w:rsidR="00C43C02" w:rsidRPr="00CC32E9">
        <w:rPr>
          <w:sz w:val="24"/>
          <w:szCs w:val="24"/>
        </w:rPr>
        <w:t>27.0002-</w:t>
      </w:r>
      <w:r w:rsidR="00272A85">
        <w:rPr>
          <w:sz w:val="24"/>
          <w:szCs w:val="24"/>
        </w:rPr>
        <w:t>2</w:t>
      </w:r>
      <w:r w:rsidR="00A91996">
        <w:rPr>
          <w:sz w:val="24"/>
          <w:szCs w:val="24"/>
        </w:rPr>
        <w:t>1</w:t>
      </w:r>
      <w:r w:rsidR="0073431B" w:rsidRPr="00CC32E9">
        <w:rPr>
          <w:sz w:val="24"/>
          <w:szCs w:val="24"/>
        </w:rPr>
        <w:t>.</w:t>
      </w:r>
      <w:bookmarkEnd w:id="1"/>
    </w:p>
    <w:p w14:paraId="6BFE3AE4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FE3AE5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BFE3AE6" w14:textId="77777777"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6BFE3AE7" w14:textId="77777777"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BFE3AE8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FE3AE9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FE3AEA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BFE3AEB" w14:textId="505E75DC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</w:t>
      </w:r>
      <w:r w:rsidR="004E0D50">
        <w:rPr>
          <w:sz w:val="24"/>
          <w:szCs w:val="24"/>
        </w:rPr>
        <w:t>отовителем для нужд П</w:t>
      </w:r>
      <w:r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FE3AEC" w14:textId="65169E5F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</w:t>
      </w:r>
      <w:r w:rsidR="004E0D50">
        <w:rPr>
          <w:sz w:val="24"/>
          <w:szCs w:val="24"/>
        </w:rPr>
        <w:t xml:space="preserve">вшиеся ранее на </w:t>
      </w:r>
      <w:proofErr w:type="spellStart"/>
      <w:r w:rsidR="004E0D50">
        <w:rPr>
          <w:sz w:val="24"/>
          <w:szCs w:val="24"/>
        </w:rPr>
        <w:t>энергообъектах</w:t>
      </w:r>
      <w:proofErr w:type="spellEnd"/>
      <w:r w:rsidR="004E0D50">
        <w:rPr>
          <w:sz w:val="24"/>
          <w:szCs w:val="24"/>
        </w:rPr>
        <w:t xml:space="preserve"> П</w:t>
      </w:r>
      <w:r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FE3AED" w14:textId="12652176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4E0D50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BFE3AEE" w14:textId="7CB3D556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4E0D50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BFE3AEF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6BFE3AF0" w14:textId="77777777" w:rsidR="00CD7E32" w:rsidRDefault="00CD7E32" w:rsidP="00CD7E3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BFE3AF1" w14:textId="443B6537" w:rsidR="00CD7E32" w:rsidRDefault="00CD7E32" w:rsidP="00CD7E3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4E0D50">
        <w:rPr>
          <w:sz w:val="24"/>
          <w:szCs w:val="24"/>
        </w:rPr>
        <w:t>а на поставку траверс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BFE3AF2" w14:textId="77777777" w:rsidR="00CD7E32" w:rsidRDefault="00CD7E32" w:rsidP="00CD7E3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6BFE3AF3" w14:textId="6BD1EF76" w:rsidR="00CD7E32" w:rsidRDefault="009068F0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C32E9">
        <w:rPr>
          <w:sz w:val="24"/>
          <w:szCs w:val="24"/>
        </w:rPr>
        <w:t>Типового проекта 27.0002-</w:t>
      </w:r>
      <w:r w:rsidR="00272A85">
        <w:rPr>
          <w:sz w:val="24"/>
          <w:szCs w:val="24"/>
        </w:rPr>
        <w:t>2</w:t>
      </w:r>
      <w:r w:rsidR="004E0D50">
        <w:rPr>
          <w:sz w:val="24"/>
          <w:szCs w:val="24"/>
        </w:rPr>
        <w:t>1</w:t>
      </w:r>
      <w:r w:rsidR="00CD7E32">
        <w:rPr>
          <w:sz w:val="26"/>
          <w:szCs w:val="26"/>
        </w:rPr>
        <w:t>;</w:t>
      </w:r>
    </w:p>
    <w:p w14:paraId="6BFE3AF4" w14:textId="77777777" w:rsidR="00CD7E32" w:rsidRDefault="00CD7E32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BFE3AF5" w14:textId="77777777" w:rsidR="00CD7E32" w:rsidRDefault="00CD7E32" w:rsidP="00CD7E3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6BFE3AF6" w14:textId="77777777"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FE3AF7" w14:textId="77777777"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6BFE3AF8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FE3AF9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6BFE3AFA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6BFE3AFB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6BFE3AFC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FE3AFD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BFE3AFE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FE3AFF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FE3B00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BFE3B01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FE3B02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FE3B03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BFE3B04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В комплект поставки траверс должны входить документы: </w:t>
      </w:r>
    </w:p>
    <w:p w14:paraId="6BFE3B05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6BFE3B06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FE3B07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BFE3B08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14:paraId="6BFE3B09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6BFE3B0A" w14:textId="77777777"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BFE3B0B" w14:textId="77777777"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BFE3B0C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BFE3B0D" w14:textId="49AE05AF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</w:t>
      </w:r>
      <w:r w:rsidR="004E0D50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6BFE3B0E" w14:textId="77777777" w:rsidR="00CD7E32" w:rsidRDefault="00CD7E32" w:rsidP="00CD7E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FE3B0F" w14:textId="77777777" w:rsidR="006D1941" w:rsidRPr="00CB6078" w:rsidRDefault="006D1941" w:rsidP="00451C4D">
      <w:pPr>
        <w:rPr>
          <w:sz w:val="26"/>
          <w:szCs w:val="26"/>
        </w:rPr>
      </w:pPr>
    </w:p>
    <w:p w14:paraId="6BFE3B10" w14:textId="77777777" w:rsidR="001D6900" w:rsidRDefault="001D6900" w:rsidP="00451C4D">
      <w:pPr>
        <w:rPr>
          <w:sz w:val="26"/>
          <w:szCs w:val="26"/>
        </w:rPr>
      </w:pPr>
    </w:p>
    <w:p w14:paraId="6A4551E2" w14:textId="77777777" w:rsidR="00524266" w:rsidRDefault="00524266" w:rsidP="00451C4D">
      <w:pPr>
        <w:rPr>
          <w:sz w:val="26"/>
          <w:szCs w:val="26"/>
        </w:rPr>
      </w:pPr>
    </w:p>
    <w:p w14:paraId="00634A42" w14:textId="77777777" w:rsidR="00524266" w:rsidRDefault="00524266" w:rsidP="00451C4D">
      <w:pPr>
        <w:rPr>
          <w:sz w:val="26"/>
          <w:szCs w:val="26"/>
        </w:rPr>
      </w:pPr>
    </w:p>
    <w:p w14:paraId="7C2482D1" w14:textId="77777777" w:rsidR="00524266" w:rsidRPr="00CB6078" w:rsidRDefault="00524266" w:rsidP="00524266">
      <w:pPr>
        <w:jc w:val="center"/>
        <w:rPr>
          <w:sz w:val="26"/>
          <w:szCs w:val="26"/>
        </w:rPr>
      </w:pPr>
    </w:p>
    <w:p w14:paraId="6BFE3B13" w14:textId="6ACA6B82" w:rsidR="008F73A3" w:rsidRPr="00524266" w:rsidRDefault="00524266" w:rsidP="00524266">
      <w:pPr>
        <w:ind w:firstLine="0"/>
        <w:jc w:val="center"/>
        <w:rPr>
          <w:sz w:val="24"/>
          <w:szCs w:val="24"/>
        </w:rPr>
      </w:pPr>
      <w:r w:rsidRPr="00524266">
        <w:rPr>
          <w:sz w:val="24"/>
          <w:szCs w:val="24"/>
        </w:rPr>
        <w:t xml:space="preserve">Начальник УРС                                         </w:t>
      </w:r>
      <w:r>
        <w:rPr>
          <w:sz w:val="24"/>
          <w:szCs w:val="24"/>
        </w:rPr>
        <w:t xml:space="preserve">        </w:t>
      </w:r>
      <w:bookmarkStart w:id="2" w:name="_GoBack"/>
      <w:bookmarkEnd w:id="2"/>
      <w:r w:rsidRPr="00524266">
        <w:rPr>
          <w:sz w:val="24"/>
          <w:szCs w:val="24"/>
        </w:rPr>
        <w:t xml:space="preserve">                 М.А. Щипалов</w:t>
      </w:r>
    </w:p>
    <w:p w14:paraId="6BFE3B14" w14:textId="76104F98" w:rsidR="008A5CA5" w:rsidRPr="00CB6078" w:rsidRDefault="00524266" w:rsidP="008F73A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4C160" w14:textId="77777777" w:rsidR="003223F8" w:rsidRDefault="003223F8">
      <w:r>
        <w:separator/>
      </w:r>
    </w:p>
  </w:endnote>
  <w:endnote w:type="continuationSeparator" w:id="0">
    <w:p w14:paraId="3DDCE0DC" w14:textId="77777777" w:rsidR="003223F8" w:rsidRDefault="0032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9DB325" w14:textId="77777777" w:rsidR="003223F8" w:rsidRDefault="003223F8">
      <w:r>
        <w:separator/>
      </w:r>
    </w:p>
  </w:footnote>
  <w:footnote w:type="continuationSeparator" w:id="0">
    <w:p w14:paraId="061CE422" w14:textId="77777777" w:rsidR="003223F8" w:rsidRDefault="00322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E3B19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FE3B1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3446EB5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0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0F5A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90C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384F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838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4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595"/>
    <w:rsid w:val="00272A85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1F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3F8"/>
    <w:rsid w:val="00322605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C46"/>
    <w:rsid w:val="004D1FC6"/>
    <w:rsid w:val="004D2AE3"/>
    <w:rsid w:val="004D4807"/>
    <w:rsid w:val="004D4E32"/>
    <w:rsid w:val="004D55BC"/>
    <w:rsid w:val="004D579C"/>
    <w:rsid w:val="004E0944"/>
    <w:rsid w:val="004E0D50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266"/>
    <w:rsid w:val="005247BF"/>
    <w:rsid w:val="00524D4F"/>
    <w:rsid w:val="0052606E"/>
    <w:rsid w:val="005263EE"/>
    <w:rsid w:val="005300CC"/>
    <w:rsid w:val="005308BD"/>
    <w:rsid w:val="005308BF"/>
    <w:rsid w:val="00530BA8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2382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E629B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068F0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FB6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B05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1996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5A5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C02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0E8C"/>
    <w:rsid w:val="00CC1E26"/>
    <w:rsid w:val="00CC3003"/>
    <w:rsid w:val="00CC32E9"/>
    <w:rsid w:val="00CC3CA4"/>
    <w:rsid w:val="00CC4C73"/>
    <w:rsid w:val="00CC5635"/>
    <w:rsid w:val="00CD3354"/>
    <w:rsid w:val="00CD48A1"/>
    <w:rsid w:val="00CD693A"/>
    <w:rsid w:val="00CD7961"/>
    <w:rsid w:val="00CD7C0C"/>
    <w:rsid w:val="00CD7E32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6BD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0DB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06B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8E0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E3A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E7EB1-6B9A-44AF-85BB-B93C71E2D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6765A0-4BA9-41BD-B064-C9F05194B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C7BE51-E6CF-4A63-B4DF-D5D39E09D2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C1DFFA4-9952-4C9D-AFBC-47C220FAA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</TotalTime>
  <Pages>3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Щипалов Михаил Александрович</cp:lastModifiedBy>
  <cp:revision>4</cp:revision>
  <cp:lastPrinted>2010-09-30T14:29:00Z</cp:lastPrinted>
  <dcterms:created xsi:type="dcterms:W3CDTF">2017-06-14T11:30:00Z</dcterms:created>
  <dcterms:modified xsi:type="dcterms:W3CDTF">2017-06-14T12:34:00Z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